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D5678" w14:textId="77777777" w:rsidR="00E6165E" w:rsidRDefault="00E6165E" w:rsidP="00E61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SWETYNG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289AFC82" w14:textId="77777777" w:rsidR="00E6165E" w:rsidRDefault="00E6165E" w:rsidP="00E61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D5C291" w14:textId="77777777" w:rsidR="00E6165E" w:rsidRDefault="00E6165E" w:rsidP="00E61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962F7D" w14:textId="77777777" w:rsidR="00E6165E" w:rsidRDefault="00E6165E" w:rsidP="00E61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1401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Venour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Thaxted, Essex, cutler(q.v.).</w:t>
      </w:r>
    </w:p>
    <w:p w14:paraId="0FA876BA" w14:textId="77777777" w:rsidR="00E6165E" w:rsidRDefault="00E6165E" w:rsidP="00E61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327E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https://waalt.uh.edu/index.php/CP40/561:_K-Z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CDF6668" w14:textId="77777777" w:rsidR="00E6165E" w:rsidRDefault="00E6165E" w:rsidP="00E61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687D66" w14:textId="77777777" w:rsidR="00E6165E" w:rsidRDefault="00E6165E" w:rsidP="00E616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9F6ED3" w14:textId="77777777" w:rsidR="00E6165E" w:rsidRDefault="00E6165E" w:rsidP="00E616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2022</w:t>
      </w:r>
    </w:p>
    <w:p w14:paraId="017E858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4AE4A" w14:textId="77777777" w:rsidR="00E6165E" w:rsidRDefault="00E6165E" w:rsidP="009139A6">
      <w:r>
        <w:separator/>
      </w:r>
    </w:p>
  </w:endnote>
  <w:endnote w:type="continuationSeparator" w:id="0">
    <w:p w14:paraId="3DCAF563" w14:textId="77777777" w:rsidR="00E6165E" w:rsidRDefault="00E616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8AE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3A5D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956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682C2" w14:textId="77777777" w:rsidR="00E6165E" w:rsidRDefault="00E6165E" w:rsidP="009139A6">
      <w:r>
        <w:separator/>
      </w:r>
    </w:p>
  </w:footnote>
  <w:footnote w:type="continuationSeparator" w:id="0">
    <w:p w14:paraId="4DF81529" w14:textId="77777777" w:rsidR="00E6165E" w:rsidRDefault="00E616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0FA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9B8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EA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65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6165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718C"/>
  <w15:chartTrackingRefBased/>
  <w15:docId w15:val="{D61A4783-94F9-4C65-959F-1E5E2B2D4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616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61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2022-06-17T12:35:00Z</dcterms:created>
  <dcterms:modified xsi:type="dcterms:W3CDTF">2022-06-17T12:35:00Z</dcterms:modified>
</cp:coreProperties>
</file>